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42" w:rsidRDefault="00695C42" w:rsidP="00FA3266">
      <w:pPr>
        <w:ind w:left="3600" w:firstLine="720"/>
        <w:rPr>
          <w:b/>
          <w:szCs w:val="28"/>
        </w:rPr>
      </w:pPr>
      <w:r w:rsidRPr="000A023B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5pt;visibility:visible" filled="t">
            <v:imagedata r:id="rId7" o:title=""/>
          </v:shape>
        </w:pict>
      </w:r>
    </w:p>
    <w:p w:rsidR="00695C42" w:rsidRPr="003B693E" w:rsidRDefault="00695C42" w:rsidP="00FA3266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695C42" w:rsidRPr="003B693E" w:rsidRDefault="00695C42" w:rsidP="00FA3266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695C42" w:rsidRPr="003B693E" w:rsidRDefault="00695C42" w:rsidP="00FA32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695C42" w:rsidRPr="003B693E" w:rsidRDefault="00695C42" w:rsidP="00FA3266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695C42" w:rsidRPr="003B693E" w:rsidRDefault="00695C42" w:rsidP="00FA3266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695C42" w:rsidRPr="003B693E" w:rsidRDefault="00695C42" w:rsidP="00FA3266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695C42" w:rsidRDefault="00695C42" w:rsidP="00FA326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95C42" w:rsidRPr="003B693E" w:rsidRDefault="00695C42" w:rsidP="00FA326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95C42" w:rsidRPr="003B693E" w:rsidRDefault="00695C42" w:rsidP="00FA326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695C42" w:rsidRPr="003B693E" w:rsidRDefault="00695C42" w:rsidP="00FA3266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695C42" w:rsidRPr="003B693E" w:rsidRDefault="00695C42" w:rsidP="00FA3266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141</w:t>
      </w:r>
    </w:p>
    <w:p w:rsidR="00695C42" w:rsidRPr="003B693E" w:rsidRDefault="00695C42" w:rsidP="00FA3266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695C42" w:rsidRPr="003B693E" w:rsidRDefault="00695C42" w:rsidP="00FA3266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695C42" w:rsidRPr="003B693E" w:rsidRDefault="00695C42" w:rsidP="00FA3266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695C42" w:rsidRPr="003B693E" w:rsidRDefault="00695C42" w:rsidP="00FA3266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буд.№4 вул. Золотогірська</w:t>
      </w:r>
    </w:p>
    <w:p w:rsidR="00695C42" w:rsidRPr="003B693E" w:rsidRDefault="00695C42" w:rsidP="00FA3266">
      <w:pPr>
        <w:widowControl w:val="0"/>
        <w:autoSpaceDE w:val="0"/>
        <w:jc w:val="both"/>
        <w:rPr>
          <w:rFonts w:ascii="Times New Roman" w:hAnsi="Times New Roman"/>
        </w:rPr>
      </w:pPr>
    </w:p>
    <w:p w:rsidR="00695C42" w:rsidRPr="003B693E" w:rsidRDefault="00695C42" w:rsidP="00251FA1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695C42" w:rsidRPr="003B693E" w:rsidRDefault="00695C42" w:rsidP="00FA3266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695C42" w:rsidRPr="003B693E" w:rsidRDefault="00695C42" w:rsidP="00FA3266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251FA1">
        <w:rPr>
          <w:rFonts w:ascii="Times New Roman" w:hAnsi="Times New Roman"/>
        </w:rPr>
        <w:t>675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№4 по вул.. Золотогірська</w:t>
      </w:r>
    </w:p>
    <w:p w:rsidR="00695C42" w:rsidRPr="003B693E" w:rsidRDefault="00695C42" w:rsidP="00FA326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№4, що по вул.. Золотогірська.</w:t>
      </w:r>
    </w:p>
    <w:p w:rsidR="00695C42" w:rsidRPr="003B693E" w:rsidRDefault="00695C42" w:rsidP="00FA326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№4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</w:t>
      </w:r>
      <w:r w:rsidRPr="003B693E">
        <w:rPr>
          <w:rFonts w:ascii="Times New Roman" w:hAnsi="Times New Roman"/>
        </w:rPr>
        <w:t>м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695C42" w:rsidRPr="003B693E" w:rsidRDefault="00695C42" w:rsidP="00FA326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695C42" w:rsidRPr="003B693E" w:rsidRDefault="00695C42" w:rsidP="00FA326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695C42" w:rsidRPr="003B693E" w:rsidRDefault="00695C42" w:rsidP="00FA3266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695C42" w:rsidRDefault="00695C42" w:rsidP="00FA3266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695C42" w:rsidRPr="00DC72A5" w:rsidRDefault="00695C42" w:rsidP="00251F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695C42" w:rsidRPr="00DC72A5" w:rsidRDefault="00695C42" w:rsidP="00251FA1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141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695C42" w:rsidRPr="00DC72A5" w:rsidRDefault="00695C42" w:rsidP="00251F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5C42" w:rsidRPr="00DC72A5" w:rsidRDefault="00695C42" w:rsidP="00251F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95C42" w:rsidRPr="00DC72A5" w:rsidRDefault="00695C42" w:rsidP="00251F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695C42" w:rsidRPr="00DC72A5" w:rsidRDefault="00695C42" w:rsidP="00251F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4</w:t>
      </w:r>
    </w:p>
    <w:p w:rsidR="00695C42" w:rsidRPr="00DC72A5" w:rsidRDefault="00695C42" w:rsidP="00251F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695C42" w:rsidRPr="00DC72A5" w:rsidRDefault="00695C42" w:rsidP="00251F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695C42" w:rsidRDefault="00695C42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695C42" w:rsidRPr="0045236E" w:rsidTr="002E5D63">
        <w:trPr>
          <w:trHeight w:val="527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695C42" w:rsidRPr="0045236E" w:rsidRDefault="00695C42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45236E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45236E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45236E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695C42" w:rsidRPr="0045236E" w:rsidTr="002E5D63">
        <w:trPr>
          <w:trHeight w:val="448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695C42" w:rsidRPr="0045236E" w:rsidRDefault="00695C42" w:rsidP="001D7C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45236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469</w:t>
            </w:r>
          </w:p>
        </w:tc>
      </w:tr>
      <w:tr w:rsidR="00695C42" w:rsidRPr="0045236E" w:rsidTr="002E5D63">
        <w:trPr>
          <w:trHeight w:val="336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0,564</w:t>
            </w:r>
          </w:p>
        </w:tc>
      </w:tr>
      <w:tr w:rsidR="00695C42" w:rsidRPr="0045236E" w:rsidTr="002E5D63">
        <w:trPr>
          <w:trHeight w:val="264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695C42" w:rsidRPr="0045236E" w:rsidRDefault="00695C42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5C42" w:rsidRPr="0045236E" w:rsidTr="002E5D63">
        <w:trPr>
          <w:trHeight w:val="264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5C42" w:rsidRPr="0045236E" w:rsidTr="002E5D63">
        <w:trPr>
          <w:trHeight w:val="264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695C42" w:rsidRPr="0045236E" w:rsidRDefault="00695C42" w:rsidP="001D7C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0,21</w:t>
            </w:r>
            <w:r w:rsidRPr="0045236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695C42" w:rsidRPr="0045236E" w:rsidTr="002E5D63">
        <w:trPr>
          <w:trHeight w:val="2760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695C42" w:rsidRPr="0045236E" w:rsidRDefault="00695C42" w:rsidP="007C2C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1,089</w:t>
            </w:r>
          </w:p>
        </w:tc>
      </w:tr>
      <w:tr w:rsidR="00695C42" w:rsidRPr="0045236E" w:rsidTr="002E5D63">
        <w:trPr>
          <w:trHeight w:val="596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0,903</w:t>
            </w:r>
          </w:p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0,361</w:t>
            </w:r>
          </w:p>
          <w:p w:rsidR="00695C42" w:rsidRPr="0045236E" w:rsidRDefault="00695C42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0,542</w:t>
            </w:r>
          </w:p>
        </w:tc>
      </w:tr>
      <w:tr w:rsidR="00695C42" w:rsidRPr="0045236E" w:rsidTr="002E5D63">
        <w:trPr>
          <w:trHeight w:val="264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695C42" w:rsidRPr="0045236E" w:rsidRDefault="00695C42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695C42" w:rsidRPr="0045236E" w:rsidTr="002E5D63">
        <w:trPr>
          <w:trHeight w:val="264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695C42" w:rsidRPr="0045236E" w:rsidRDefault="00695C42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695C42" w:rsidRPr="0045236E" w:rsidRDefault="00695C42" w:rsidP="001D7C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45236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695C42" w:rsidRPr="0045236E" w:rsidTr="002E5D63">
        <w:trPr>
          <w:trHeight w:val="264"/>
          <w:jc w:val="center"/>
        </w:trPr>
        <w:tc>
          <w:tcPr>
            <w:tcW w:w="901" w:type="dxa"/>
          </w:tcPr>
          <w:p w:rsidR="00695C42" w:rsidRPr="0045236E" w:rsidRDefault="00695C42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695C42" w:rsidRPr="00CB5CC3" w:rsidRDefault="00695C42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695C42" w:rsidRPr="0045236E" w:rsidRDefault="00695C42" w:rsidP="001D7C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5236E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45236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398</w:t>
            </w:r>
          </w:p>
        </w:tc>
      </w:tr>
    </w:tbl>
    <w:p w:rsidR="00695C42" w:rsidRDefault="00695C42" w:rsidP="00CB5CC3">
      <w:pPr>
        <w:spacing w:after="0" w:line="240" w:lineRule="auto"/>
        <w:ind w:left="360"/>
        <w:jc w:val="both"/>
        <w:rPr>
          <w:color w:val="000000"/>
        </w:rPr>
      </w:pPr>
    </w:p>
    <w:p w:rsidR="00695C42" w:rsidRDefault="00695C42" w:rsidP="00CB5CC3">
      <w:pPr>
        <w:spacing w:after="0" w:line="240" w:lineRule="auto"/>
        <w:ind w:left="360"/>
        <w:jc w:val="both"/>
        <w:rPr>
          <w:color w:val="000000"/>
        </w:rPr>
      </w:pPr>
    </w:p>
    <w:p w:rsidR="00695C42" w:rsidRPr="00DC72A5" w:rsidRDefault="00695C42" w:rsidP="00251FA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695C42" w:rsidRDefault="00695C42" w:rsidP="00251FA1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695C42" w:rsidRDefault="00695C42" w:rsidP="00251FA1">
      <w:pPr>
        <w:spacing w:after="0" w:line="240" w:lineRule="auto"/>
        <w:ind w:left="360"/>
        <w:jc w:val="both"/>
        <w:rPr>
          <w:color w:val="000000"/>
        </w:rPr>
      </w:pPr>
    </w:p>
    <w:p w:rsidR="00695C42" w:rsidRDefault="00695C42" w:rsidP="00251FA1">
      <w:pPr>
        <w:spacing w:after="0" w:line="240" w:lineRule="auto"/>
        <w:ind w:left="360"/>
        <w:jc w:val="both"/>
        <w:rPr>
          <w:color w:val="000000"/>
        </w:rPr>
      </w:pPr>
    </w:p>
    <w:p w:rsidR="00695C42" w:rsidRPr="00703542" w:rsidRDefault="00695C42" w:rsidP="00251FA1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695C42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95C42" w:rsidRPr="005459CC" w:rsidRDefault="00695C42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5C42" w:rsidRPr="005459CC" w:rsidRDefault="00695C42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95C42" w:rsidRPr="005459CC" w:rsidRDefault="00695C42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695C42" w:rsidRPr="00AF1ABC" w:rsidRDefault="00695C42" w:rsidP="00251FA1">
      <w:pPr>
        <w:spacing w:after="0" w:line="240" w:lineRule="auto"/>
        <w:ind w:left="360"/>
        <w:jc w:val="both"/>
      </w:pPr>
    </w:p>
    <w:sectPr w:rsidR="00695C42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C42" w:rsidRDefault="00695C42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695C42" w:rsidRDefault="00695C42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C42" w:rsidRDefault="00695C42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695C42" w:rsidRDefault="00695C42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A023B"/>
    <w:rsid w:val="001C394A"/>
    <w:rsid w:val="001D7C5B"/>
    <w:rsid w:val="001F0F7A"/>
    <w:rsid w:val="00224606"/>
    <w:rsid w:val="002355AF"/>
    <w:rsid w:val="002510A5"/>
    <w:rsid w:val="00251FA1"/>
    <w:rsid w:val="002E5D63"/>
    <w:rsid w:val="00342094"/>
    <w:rsid w:val="003A3059"/>
    <w:rsid w:val="003B693E"/>
    <w:rsid w:val="003F31D7"/>
    <w:rsid w:val="0045236E"/>
    <w:rsid w:val="00493EBA"/>
    <w:rsid w:val="005108D2"/>
    <w:rsid w:val="005117C5"/>
    <w:rsid w:val="005459CC"/>
    <w:rsid w:val="00551887"/>
    <w:rsid w:val="005C00EB"/>
    <w:rsid w:val="005C56B3"/>
    <w:rsid w:val="00626489"/>
    <w:rsid w:val="00695C42"/>
    <w:rsid w:val="006B342B"/>
    <w:rsid w:val="006E0CC3"/>
    <w:rsid w:val="00703542"/>
    <w:rsid w:val="007B3285"/>
    <w:rsid w:val="007C2C39"/>
    <w:rsid w:val="00843EB1"/>
    <w:rsid w:val="00861363"/>
    <w:rsid w:val="00875085"/>
    <w:rsid w:val="0088594E"/>
    <w:rsid w:val="008E0026"/>
    <w:rsid w:val="009319AD"/>
    <w:rsid w:val="00973B24"/>
    <w:rsid w:val="00997DE2"/>
    <w:rsid w:val="009B7DA4"/>
    <w:rsid w:val="00A31271"/>
    <w:rsid w:val="00A60517"/>
    <w:rsid w:val="00A730FC"/>
    <w:rsid w:val="00AB2F78"/>
    <w:rsid w:val="00AF1ABC"/>
    <w:rsid w:val="00B034AE"/>
    <w:rsid w:val="00B11C96"/>
    <w:rsid w:val="00BE7802"/>
    <w:rsid w:val="00BF1FE2"/>
    <w:rsid w:val="00C94A65"/>
    <w:rsid w:val="00CB5CC3"/>
    <w:rsid w:val="00CD116D"/>
    <w:rsid w:val="00CD4BB2"/>
    <w:rsid w:val="00D05B91"/>
    <w:rsid w:val="00D27D25"/>
    <w:rsid w:val="00D31DFB"/>
    <w:rsid w:val="00DC6690"/>
    <w:rsid w:val="00DC72A5"/>
    <w:rsid w:val="00DF0AE2"/>
    <w:rsid w:val="00E16316"/>
    <w:rsid w:val="00E362D6"/>
    <w:rsid w:val="00E650E0"/>
    <w:rsid w:val="00EA514E"/>
    <w:rsid w:val="00F33EB1"/>
    <w:rsid w:val="00F37F99"/>
    <w:rsid w:val="00F625A9"/>
    <w:rsid w:val="00F9747D"/>
    <w:rsid w:val="00FA3266"/>
    <w:rsid w:val="00FA6F27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A326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A3266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A3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3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2</Pages>
  <Words>656</Words>
  <Characters>3745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2017-03-28T06:15:00Z</cp:lastPrinted>
  <dcterms:created xsi:type="dcterms:W3CDTF">2017-03-22T10:43:00Z</dcterms:created>
  <dcterms:modified xsi:type="dcterms:W3CDTF">2017-04-04T04:52:00Z</dcterms:modified>
</cp:coreProperties>
</file>